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30732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RYNGER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63C7F0DD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Smith.</w:t>
      </w:r>
    </w:p>
    <w:p w14:paraId="0870371D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FF0B6E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666821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Robert Porter of Thaxted(q.v.) brought a plaint of debt against him, John Steer</w:t>
      </w:r>
    </w:p>
    <w:p w14:paraId="45B5ACC7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Thaxted(q.v.), John Stace of Thaxted(q.v.),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Wakelyn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</w:t>
      </w:r>
    </w:p>
    <w:p w14:paraId="65B2329F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John Essex of Thaxted(q.v.)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Lorchen</w:t>
      </w:r>
      <w:proofErr w:type="spellEnd"/>
    </w:p>
    <w:p w14:paraId="004CDFEC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Thaxted(q.v.).</w:t>
      </w:r>
    </w:p>
    <w:p w14:paraId="20371244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BC470A6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229680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F492A0" w14:textId="77777777" w:rsidR="00D35981" w:rsidRDefault="00D35981" w:rsidP="00D35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126160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BD63" w14:textId="77777777" w:rsidR="00D35981" w:rsidRDefault="00D35981" w:rsidP="009139A6">
      <w:r>
        <w:separator/>
      </w:r>
    </w:p>
  </w:endnote>
  <w:endnote w:type="continuationSeparator" w:id="0">
    <w:p w14:paraId="6B4EB30A" w14:textId="77777777" w:rsidR="00D35981" w:rsidRDefault="00D359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F42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E429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1757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5412D" w14:textId="77777777" w:rsidR="00D35981" w:rsidRDefault="00D35981" w:rsidP="009139A6">
      <w:r>
        <w:separator/>
      </w:r>
    </w:p>
  </w:footnote>
  <w:footnote w:type="continuationSeparator" w:id="0">
    <w:p w14:paraId="51D61DB7" w14:textId="77777777" w:rsidR="00D35981" w:rsidRDefault="00D359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F05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77E8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0ED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98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3598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25297"/>
  <w15:chartTrackingRefBased/>
  <w15:docId w15:val="{1350C451-200D-4A88-A9EE-69906570F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3598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2022-06-24T13:49:00Z</dcterms:created>
  <dcterms:modified xsi:type="dcterms:W3CDTF">2022-06-24T13:49:00Z</dcterms:modified>
</cp:coreProperties>
</file>